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44" w:rsidRPr="00D306BE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F82B44" w:rsidRPr="00D306BE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</w:p>
    <w:p w:rsidR="00F82B44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</w:t>
      </w:r>
    </w:p>
    <w:p w:rsidR="00F82B44" w:rsidRPr="00D306BE" w:rsidRDefault="00F82B4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D306BE">
        <w:rPr>
          <w:rFonts w:ascii="Times New Roman" w:hAnsi="Times New Roman"/>
          <w:b/>
          <w:sz w:val="28"/>
          <w:szCs w:val="28"/>
        </w:rPr>
        <w:t>1</w:t>
      </w:r>
    </w:p>
    <w:p w:rsidR="00F82B44" w:rsidRPr="008B7A42" w:rsidRDefault="00F82B4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F82B44" w:rsidRPr="008B7A42" w:rsidRDefault="00F82B4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82B44" w:rsidRPr="008B7A42" w:rsidRDefault="00F82B4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F82B44" w:rsidRPr="008B7A42" w:rsidRDefault="00F82B4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82B44" w:rsidRPr="008B7A42" w:rsidRDefault="00F82B4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82B44" w:rsidRPr="008B7A42" w:rsidRDefault="00F82B4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F82B44" w:rsidRPr="008B7A42" w:rsidRDefault="00F82B4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2B44" w:rsidRPr="008B7A42" w:rsidRDefault="00F82B4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F82B44" w:rsidRPr="008B7A42" w:rsidRDefault="00F82B4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F82B44" w:rsidRPr="008B7A42" w:rsidRDefault="00F82B4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Default="00F82B4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82B44" w:rsidRPr="008B7A42" w:rsidRDefault="00F82B44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F82B44" w:rsidRPr="008B7A42" w:rsidRDefault="00F82B44" w:rsidP="008B7A42">
      <w:pPr>
        <w:pStyle w:val="BodyText"/>
        <w:rPr>
          <w:sz w:val="28"/>
          <w:szCs w:val="28"/>
          <w:lang w:eastAsia="en-GB"/>
        </w:rPr>
      </w:pPr>
    </w:p>
    <w:p w:rsidR="00F82B44" w:rsidRPr="008B7A42" w:rsidRDefault="00F82B44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F82B44" w:rsidRPr="007D54FF" w:rsidRDefault="00F82B44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F82B44" w:rsidRPr="008B7A42" w:rsidRDefault="00F82B44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F82B44" w:rsidRPr="008B7A42" w:rsidRDefault="00F82B4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82B44" w:rsidRPr="008B7A42" w:rsidRDefault="00F82B44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F82B44" w:rsidRPr="00893F08" w:rsidRDefault="00F82B44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F82B4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F82B4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F82B44" w:rsidRPr="008B7A42" w:rsidRDefault="00F82B44" w:rsidP="004E2E77">
      <w:pPr>
        <w:pStyle w:val="BodyText"/>
        <w:rPr>
          <w:sz w:val="28"/>
          <w:szCs w:val="28"/>
          <w:lang w:eastAsia="en-GB"/>
        </w:rPr>
      </w:pPr>
    </w:p>
    <w:p w:rsidR="00F82B44" w:rsidRPr="008B7A42" w:rsidRDefault="00F82B44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F82B44" w:rsidRDefault="00F82B4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82B44" w:rsidRPr="008B7A42" w:rsidRDefault="00F82B4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Pr="008B7A42" w:rsidRDefault="00F82B44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82B4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82B44" w:rsidRPr="008B7A42" w:rsidRDefault="00F82B4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82B44" w:rsidRDefault="00F82B4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82B44" w:rsidRDefault="00F82B4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82B44" w:rsidRPr="008B7A42" w:rsidRDefault="00F82B4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F82B4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F82B44" w:rsidRDefault="00F82B4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F82B44" w:rsidRPr="008B7A42" w:rsidRDefault="00F82B4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82B44" w:rsidRPr="008B7A42" w:rsidRDefault="00F82B44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F82B44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F82B44" w:rsidRPr="008B7A42" w:rsidRDefault="00F82B4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82B44" w:rsidRPr="008B7A42" w:rsidRDefault="00F82B44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82B44" w:rsidRPr="008B7A42" w:rsidRDefault="00F82B44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F82B44" w:rsidRPr="008B7A42" w:rsidRDefault="00F82B4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82B44" w:rsidRPr="008B7A42" w:rsidRDefault="00F82B4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F82B44" w:rsidRPr="008B7A42" w:rsidRDefault="00F82B4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F82B44" w:rsidRPr="00D16862" w:rsidRDefault="00F82B44" w:rsidP="001A5DDF">
      <w:pPr>
        <w:pStyle w:val="BodyText"/>
        <w:rPr>
          <w:sz w:val="28"/>
          <w:szCs w:val="28"/>
          <w:lang w:eastAsia="en-GB"/>
        </w:rPr>
      </w:pPr>
    </w:p>
    <w:p w:rsidR="00F82B44" w:rsidRDefault="00F82B44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F82B44" w:rsidRPr="00D16862" w:rsidRDefault="00F82B44" w:rsidP="008B7A42">
      <w:pPr>
        <w:pStyle w:val="BodyText"/>
        <w:rPr>
          <w:sz w:val="28"/>
          <w:szCs w:val="28"/>
          <w:lang w:eastAsia="en-GB"/>
        </w:rPr>
      </w:pPr>
    </w:p>
    <w:p w:rsidR="00F82B44" w:rsidRPr="008B7A42" w:rsidRDefault="00F82B44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82B44" w:rsidRPr="008B7A42" w:rsidRDefault="00F82B4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F82B44" w:rsidRPr="008B7A42" w:rsidRDefault="00F82B44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D4289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F82B44" w:rsidRPr="008B7A42" w:rsidRDefault="00F82B4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82B44" w:rsidRPr="008B7A42" w:rsidRDefault="00F82B44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82B44" w:rsidRPr="008B7A42" w:rsidRDefault="00F82B4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F82B44" w:rsidRPr="008B7A42" w:rsidRDefault="00F82B44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D4289C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F82B44" w:rsidRDefault="00F82B44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F82B44" w:rsidRDefault="00F82B44" w:rsidP="00D16862">
      <w:pPr>
        <w:pStyle w:val="BodyText"/>
        <w:rPr>
          <w:sz w:val="28"/>
          <w:szCs w:val="28"/>
          <w:lang w:val="en-US" w:eastAsia="en-GB"/>
        </w:rPr>
      </w:pPr>
    </w:p>
    <w:p w:rsidR="00F82B44" w:rsidRDefault="00F82B44" w:rsidP="00D16862">
      <w:pPr>
        <w:pStyle w:val="BodyText"/>
        <w:rPr>
          <w:sz w:val="28"/>
          <w:szCs w:val="28"/>
          <w:lang w:val="en-US" w:eastAsia="en-GB"/>
        </w:rPr>
      </w:pPr>
    </w:p>
    <w:p w:rsidR="00F82B44" w:rsidRPr="00DB4BEF" w:rsidRDefault="00F82B44" w:rsidP="00D16862">
      <w:pPr>
        <w:pStyle w:val="BodyText"/>
        <w:rPr>
          <w:sz w:val="28"/>
          <w:szCs w:val="28"/>
          <w:lang w:val="en-US" w:eastAsia="en-GB"/>
        </w:rPr>
      </w:pPr>
    </w:p>
    <w:p w:rsidR="00F82B44" w:rsidRDefault="00F82B44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F82B44" w:rsidRPr="00D16862" w:rsidRDefault="00F82B44" w:rsidP="008B7A42">
      <w:pPr>
        <w:pStyle w:val="BodyText"/>
        <w:rPr>
          <w:sz w:val="28"/>
          <w:szCs w:val="28"/>
          <w:lang w:eastAsia="en-GB"/>
        </w:rPr>
      </w:pP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F82B44" w:rsidRPr="008B7A42" w:rsidRDefault="00F82B4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82B4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82B44" w:rsidRPr="008B7A42" w:rsidTr="008B7A42">
        <w:trPr>
          <w:trHeight w:val="1938"/>
          <w:jc w:val="center"/>
        </w:trPr>
        <w:tc>
          <w:tcPr>
            <w:tcW w:w="4965" w:type="dxa"/>
          </w:tcPr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82B44" w:rsidRPr="008B7A42" w:rsidRDefault="00F82B4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82B44" w:rsidRPr="008B7A42" w:rsidRDefault="00F82B44" w:rsidP="008B7A42">
      <w:pPr>
        <w:jc w:val="both"/>
        <w:rPr>
          <w:rFonts w:ascii="Times New Roman" w:hAnsi="Times New Roman"/>
          <w:sz w:val="28"/>
          <w:szCs w:val="28"/>
        </w:rPr>
      </w:pPr>
    </w:p>
    <w:p w:rsidR="00F82B44" w:rsidRPr="008B7A42" w:rsidRDefault="00F82B44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82B44" w:rsidRPr="008B7A42" w:rsidRDefault="00F82B44" w:rsidP="001A5DDF">
      <w:pPr>
        <w:pStyle w:val="BodyText"/>
        <w:rPr>
          <w:sz w:val="28"/>
          <w:szCs w:val="28"/>
          <w:lang w:eastAsia="en-GB"/>
        </w:rPr>
      </w:pPr>
    </w:p>
    <w:sectPr w:rsidR="00F82B4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B44" w:rsidRDefault="00F82B44">
      <w:r>
        <w:separator/>
      </w:r>
    </w:p>
  </w:endnote>
  <w:endnote w:type="continuationSeparator" w:id="0">
    <w:p w:rsidR="00F82B44" w:rsidRDefault="00F8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44" w:rsidRPr="00572698" w:rsidRDefault="00F82B44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B44" w:rsidRDefault="00F82B44">
      <w:r>
        <w:separator/>
      </w:r>
    </w:p>
  </w:footnote>
  <w:footnote w:type="continuationSeparator" w:id="0">
    <w:p w:rsidR="00F82B44" w:rsidRDefault="00F82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043D"/>
    <w:rsid w:val="00A927F1"/>
    <w:rsid w:val="00A94BBC"/>
    <w:rsid w:val="00AA4AD6"/>
    <w:rsid w:val="00AB13C8"/>
    <w:rsid w:val="00AB2B28"/>
    <w:rsid w:val="00AB5D00"/>
    <w:rsid w:val="00AB656D"/>
    <w:rsid w:val="00AC6F86"/>
    <w:rsid w:val="00AD3868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5D2D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4289C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2B44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1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4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0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3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12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1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104</cp:revision>
  <cp:lastPrinted>2012-01-25T09:11:00Z</cp:lastPrinted>
  <dcterms:created xsi:type="dcterms:W3CDTF">2012-01-25T11:37:00Z</dcterms:created>
  <dcterms:modified xsi:type="dcterms:W3CDTF">2013-01-21T14:34:00Z</dcterms:modified>
</cp:coreProperties>
</file>